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Elektroinstallatio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installatio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